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232" w:rsidRDefault="00E33232" w:rsidP="00384EEA">
      <w:r>
        <w:t>1. Oblicz „po kawałku”. Obliczenia wykonaj w zeszycie.</w:t>
      </w:r>
    </w:p>
    <w:p w:rsidR="00E33232" w:rsidRDefault="00E33232" w:rsidP="008D50A2">
      <w:r>
        <w:t xml:space="preserve">3 · 27 </w:t>
      </w:r>
      <w:r>
        <w:tab/>
      </w:r>
      <w:r>
        <w:tab/>
        <w:t xml:space="preserve"> 42 · 7 </w:t>
      </w:r>
      <w:r>
        <w:tab/>
      </w:r>
      <w:r>
        <w:tab/>
        <w:t xml:space="preserve">  135 · 4 </w:t>
      </w:r>
      <w:r>
        <w:tab/>
        <w:t xml:space="preserve"> 74 · 7 </w:t>
      </w:r>
      <w:r>
        <w:tab/>
      </w:r>
      <w:r>
        <w:tab/>
        <w:t xml:space="preserve"> 112 · 8 </w:t>
      </w:r>
      <w:r>
        <w:tab/>
      </w:r>
      <w:r>
        <w:tab/>
        <w:t xml:space="preserve">  234 · 4 </w:t>
      </w:r>
    </w:p>
    <w:p w:rsidR="00E33232" w:rsidRDefault="00E33232" w:rsidP="008D50A2">
      <w:r>
        <w:t>6 · 12</w:t>
      </w:r>
      <w:r>
        <w:tab/>
      </w:r>
      <w:r>
        <w:tab/>
        <w:t>2 · 25</w:t>
      </w:r>
      <w:r>
        <w:tab/>
      </w:r>
      <w:r>
        <w:tab/>
        <w:t xml:space="preserve"> 19 · 3 </w:t>
      </w:r>
      <w:r>
        <w:tab/>
      </w:r>
      <w:r>
        <w:tab/>
        <w:t xml:space="preserve">14 · 5 </w:t>
      </w:r>
      <w:r>
        <w:tab/>
      </w:r>
      <w:r>
        <w:tab/>
        <w:t>16 · 3</w:t>
      </w:r>
      <w:r>
        <w:tab/>
        <w:t xml:space="preserve">  </w:t>
      </w:r>
      <w:r>
        <w:tab/>
        <w:t xml:space="preserve">15 · 6 </w:t>
      </w:r>
      <w:r>
        <w:tab/>
      </w:r>
      <w:r>
        <w:tab/>
      </w:r>
    </w:p>
    <w:p w:rsidR="00E33232" w:rsidRDefault="00E33232" w:rsidP="008D50A2">
      <w:r>
        <w:t xml:space="preserve">28 : 2 </w:t>
      </w:r>
      <w:r>
        <w:tab/>
      </w:r>
      <w:r>
        <w:tab/>
        <w:t xml:space="preserve"> 33 : 3 </w:t>
      </w:r>
      <w:r>
        <w:tab/>
      </w:r>
      <w:r>
        <w:tab/>
        <w:t xml:space="preserve"> 628 : 2 </w:t>
      </w:r>
      <w:r>
        <w:tab/>
      </w:r>
      <w:r>
        <w:tab/>
        <w:t xml:space="preserve">242 : 2 </w:t>
      </w:r>
      <w:r>
        <w:tab/>
      </w:r>
      <w:r>
        <w:tab/>
        <w:t xml:space="preserve"> 63 : 3 </w:t>
      </w:r>
      <w:r>
        <w:tab/>
      </w:r>
      <w:r>
        <w:tab/>
        <w:t xml:space="preserve">804 : 4 </w:t>
      </w:r>
      <w:r>
        <w:tab/>
      </w:r>
    </w:p>
    <w:p w:rsidR="00E33232" w:rsidRDefault="00E33232" w:rsidP="008D50A2">
      <w:r>
        <w:t>808 : 2</w:t>
      </w:r>
      <w:r>
        <w:tab/>
      </w:r>
      <w:r>
        <w:tab/>
        <w:t xml:space="preserve"> 555 : 5 </w:t>
      </w:r>
      <w:r>
        <w:tab/>
      </w:r>
      <w:r>
        <w:tab/>
        <w:t xml:space="preserve"> 268 : 2</w:t>
      </w:r>
      <w:r>
        <w:tab/>
      </w:r>
      <w:r>
        <w:tab/>
        <w:t xml:space="preserve">606 : 3 </w:t>
      </w:r>
      <w:r>
        <w:tab/>
      </w:r>
      <w:r>
        <w:tab/>
        <w:t xml:space="preserve">  399 : 3 </w:t>
      </w:r>
      <w:r>
        <w:tab/>
        <w:t xml:space="preserve">  112 : 4</w:t>
      </w:r>
    </w:p>
    <w:p w:rsidR="00E33232" w:rsidRDefault="00E33232" w:rsidP="008D50A2"/>
    <w:p w:rsidR="00E33232" w:rsidRDefault="00E33232" w:rsidP="008D50A2">
      <w:r>
        <w:t>2.Oblicz pisemnie. Obliczenia wykonaj w zeszycie</w:t>
      </w:r>
    </w:p>
    <w:p w:rsidR="00E33232" w:rsidRDefault="00E33232" w:rsidP="00384EEA">
      <w:r>
        <w:t>125 + 343</w:t>
      </w:r>
      <w:r>
        <w:tab/>
      </w:r>
      <w:r>
        <w:tab/>
        <w:t xml:space="preserve">153 + 42 </w:t>
      </w:r>
      <w:r>
        <w:tab/>
      </w:r>
      <w:r>
        <w:tab/>
        <w:t xml:space="preserve">574 + 425 </w:t>
      </w:r>
      <w:r>
        <w:tab/>
      </w:r>
      <w:r>
        <w:tab/>
        <w:t xml:space="preserve">652 + 347 </w:t>
      </w:r>
    </w:p>
    <w:p w:rsidR="00E33232" w:rsidRDefault="00E33232" w:rsidP="00384EEA">
      <w:r>
        <w:t xml:space="preserve">513 + 422 </w:t>
      </w:r>
      <w:r>
        <w:tab/>
      </w:r>
      <w:r>
        <w:tab/>
        <w:t xml:space="preserve">129 + 5110 </w:t>
      </w:r>
      <w:r>
        <w:tab/>
      </w:r>
      <w:r>
        <w:tab/>
        <w:t xml:space="preserve">8248 + 641 </w:t>
      </w:r>
      <w:r>
        <w:tab/>
      </w:r>
      <w:r>
        <w:tab/>
        <w:t>1117 + 881</w:t>
      </w:r>
    </w:p>
    <w:p w:rsidR="00E33232" w:rsidRDefault="00E33232" w:rsidP="00384EEA">
      <w:r>
        <w:t xml:space="preserve">258 + 132 </w:t>
      </w:r>
      <w:r>
        <w:tab/>
      </w:r>
      <w:r>
        <w:tab/>
        <w:t xml:space="preserve">75 + 116 </w:t>
      </w:r>
      <w:r>
        <w:tab/>
      </w:r>
      <w:r>
        <w:tab/>
        <w:t xml:space="preserve">191 + 46 </w:t>
      </w:r>
      <w:r>
        <w:tab/>
      </w:r>
      <w:r>
        <w:tab/>
        <w:t xml:space="preserve">105 + 28 </w:t>
      </w:r>
    </w:p>
    <w:p w:rsidR="00E33232" w:rsidRDefault="00E33232" w:rsidP="00384EEA">
      <w:r>
        <w:t xml:space="preserve">324 + 567 </w:t>
      </w:r>
      <w:r>
        <w:tab/>
      </w:r>
      <w:r>
        <w:tab/>
        <w:t xml:space="preserve">1539 + 146 </w:t>
      </w:r>
      <w:r>
        <w:tab/>
      </w:r>
      <w:r>
        <w:tab/>
        <w:t>141 + 139</w:t>
      </w:r>
      <w:r>
        <w:tab/>
      </w:r>
      <w:r>
        <w:tab/>
        <w:t xml:space="preserve">  351 + 419 </w:t>
      </w:r>
    </w:p>
    <w:p w:rsidR="00E33232" w:rsidRDefault="00E33232" w:rsidP="00384EEA"/>
    <w:p w:rsidR="00E33232" w:rsidRDefault="00E33232" w:rsidP="00384EEA">
      <w:r>
        <w:t xml:space="preserve">1235 − 124 </w:t>
      </w:r>
      <w:r>
        <w:tab/>
      </w:r>
      <w:r>
        <w:tab/>
        <w:t xml:space="preserve">  1999 − 807 </w:t>
      </w:r>
      <w:r>
        <w:tab/>
      </w:r>
      <w:r>
        <w:tab/>
        <w:t xml:space="preserve">  1596 − 372 </w:t>
      </w:r>
      <w:r>
        <w:tab/>
      </w:r>
      <w:r>
        <w:tab/>
        <w:t xml:space="preserve">  354 − 143 </w:t>
      </w:r>
    </w:p>
    <w:p w:rsidR="00E33232" w:rsidRDefault="00E33232" w:rsidP="00384EEA">
      <w:r>
        <w:t xml:space="preserve"> 869 − 538 </w:t>
      </w:r>
      <w:r>
        <w:tab/>
      </w:r>
      <w:r>
        <w:tab/>
        <w:t xml:space="preserve">  9687 − 3451 </w:t>
      </w:r>
      <w:r>
        <w:tab/>
      </w:r>
      <w:r>
        <w:tab/>
        <w:t xml:space="preserve">  8759 − 5432 </w:t>
      </w:r>
      <w:r>
        <w:tab/>
      </w:r>
      <w:r>
        <w:tab/>
        <w:t xml:space="preserve">  12 345 – 1234</w:t>
      </w:r>
    </w:p>
    <w:p w:rsidR="00E33232" w:rsidRDefault="00E33232" w:rsidP="00384EEA">
      <w:r>
        <w:t xml:space="preserve">351 − 127 </w:t>
      </w:r>
      <w:r>
        <w:tab/>
      </w:r>
      <w:r>
        <w:tab/>
        <w:t xml:space="preserve"> 2398 – 29 </w:t>
      </w:r>
      <w:r>
        <w:tab/>
      </w:r>
      <w:r>
        <w:tab/>
        <w:t xml:space="preserve">  1152 − 147 </w:t>
      </w:r>
      <w:r>
        <w:tab/>
      </w:r>
      <w:r>
        <w:tab/>
        <w:t xml:space="preserve">1369 − 291 </w:t>
      </w:r>
    </w:p>
    <w:p w:rsidR="00E33232" w:rsidRDefault="00E33232" w:rsidP="00384EEA">
      <w:r>
        <w:t xml:space="preserve">5327 − 915 </w:t>
      </w:r>
      <w:r>
        <w:tab/>
      </w:r>
      <w:r>
        <w:tab/>
        <w:t xml:space="preserve">  1257 − 357 </w:t>
      </w:r>
      <w:r>
        <w:tab/>
      </w:r>
      <w:r>
        <w:tab/>
        <w:t xml:space="preserve">  854 − 348 </w:t>
      </w:r>
      <w:r>
        <w:tab/>
      </w:r>
      <w:r>
        <w:tab/>
        <w:t xml:space="preserve">  1375 − 328 </w:t>
      </w:r>
    </w:p>
    <w:p w:rsidR="00E33232" w:rsidRDefault="00E33232" w:rsidP="00384EEA"/>
    <w:p w:rsidR="00E33232" w:rsidRDefault="00E33232" w:rsidP="00384EEA">
      <w:r>
        <w:t xml:space="preserve">331 · 2 </w:t>
      </w:r>
      <w:r>
        <w:tab/>
      </w:r>
      <w:r>
        <w:tab/>
      </w:r>
      <w:r>
        <w:tab/>
        <w:t xml:space="preserve">442 · 2 </w:t>
      </w:r>
      <w:r>
        <w:tab/>
      </w:r>
      <w:r>
        <w:tab/>
      </w:r>
      <w:r>
        <w:tab/>
        <w:t xml:space="preserve"> 123 · 3 </w:t>
      </w:r>
      <w:r>
        <w:tab/>
      </w:r>
      <w:r>
        <w:tab/>
      </w:r>
      <w:r>
        <w:tab/>
        <w:t xml:space="preserve">121 · 4 </w:t>
      </w:r>
    </w:p>
    <w:p w:rsidR="00E33232" w:rsidRDefault="00E33232" w:rsidP="00384EEA">
      <w:r>
        <w:t xml:space="preserve"> 222 · 4 </w:t>
      </w:r>
      <w:r>
        <w:tab/>
      </w:r>
      <w:r>
        <w:tab/>
      </w:r>
      <w:r>
        <w:tab/>
        <w:t xml:space="preserve">132 · 3 </w:t>
      </w:r>
      <w:r>
        <w:tab/>
      </w:r>
      <w:r>
        <w:tab/>
      </w:r>
      <w:r>
        <w:tab/>
        <w:t xml:space="preserve">112 · 4 </w:t>
      </w:r>
      <w:r>
        <w:tab/>
      </w:r>
      <w:r>
        <w:tab/>
      </w:r>
      <w:r>
        <w:tab/>
        <w:t xml:space="preserve"> 313 · 2 </w:t>
      </w:r>
    </w:p>
    <w:p w:rsidR="00E33232" w:rsidRDefault="00E33232" w:rsidP="00384EEA">
      <w:r>
        <w:t xml:space="preserve">191 · 9 </w:t>
      </w:r>
      <w:r>
        <w:tab/>
      </w:r>
      <w:r>
        <w:tab/>
      </w:r>
      <w:r>
        <w:tab/>
        <w:t xml:space="preserve"> 213 · 4 </w:t>
      </w:r>
      <w:r>
        <w:tab/>
      </w:r>
      <w:r>
        <w:tab/>
      </w:r>
      <w:r>
        <w:tab/>
        <w:t xml:space="preserve"> 142 · 5 </w:t>
      </w:r>
      <w:r>
        <w:tab/>
      </w:r>
      <w:r>
        <w:tab/>
      </w:r>
      <w:r>
        <w:tab/>
        <w:t xml:space="preserve">126 · 4 </w:t>
      </w:r>
    </w:p>
    <w:p w:rsidR="00E33232" w:rsidRDefault="00E33232" w:rsidP="00384EEA">
      <w:r>
        <w:t xml:space="preserve"> 118 · 8 </w:t>
      </w:r>
      <w:r>
        <w:tab/>
      </w:r>
      <w:r>
        <w:tab/>
      </w:r>
      <w:r>
        <w:tab/>
        <w:t xml:space="preserve">  131 · 7 </w:t>
      </w:r>
      <w:r>
        <w:tab/>
      </w:r>
      <w:r>
        <w:tab/>
        <w:t xml:space="preserve"> 541 · 9 </w:t>
      </w:r>
      <w:r>
        <w:tab/>
      </w:r>
      <w:r>
        <w:tab/>
      </w:r>
      <w:r>
        <w:tab/>
        <w:t xml:space="preserve"> 453 · 8 </w:t>
      </w:r>
    </w:p>
    <w:sectPr w:rsidR="00E33232" w:rsidSect="008D50A2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9152A"/>
    <w:multiLevelType w:val="hybridMultilevel"/>
    <w:tmpl w:val="989C232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4EEA"/>
    <w:rsid w:val="00201E2D"/>
    <w:rsid w:val="00263856"/>
    <w:rsid w:val="002A6E06"/>
    <w:rsid w:val="00384EEA"/>
    <w:rsid w:val="004A67D7"/>
    <w:rsid w:val="00821A0E"/>
    <w:rsid w:val="008D50A2"/>
    <w:rsid w:val="00BD128D"/>
    <w:rsid w:val="00E33232"/>
    <w:rsid w:val="00F73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E2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D5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133</Words>
  <Characters>801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User</cp:lastModifiedBy>
  <cp:revision>2</cp:revision>
  <dcterms:created xsi:type="dcterms:W3CDTF">2020-03-16T09:51:00Z</dcterms:created>
  <dcterms:modified xsi:type="dcterms:W3CDTF">2020-03-16T09:51:00Z</dcterms:modified>
</cp:coreProperties>
</file>